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D2DAD">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03A007CF">
      <w:pPr>
        <w:spacing w:after="0" w:line="160" w:lineRule="exact"/>
        <w:jc w:val="center"/>
        <w:rPr>
          <w:rFonts w:hint="default" w:ascii="Times New Roman" w:hAnsi="Times New Roman" w:eastAsia="方正楷体_GBK" w:cs="Times New Roman"/>
          <w:b/>
          <w:sz w:val="36"/>
          <w:szCs w:val="36"/>
        </w:rPr>
      </w:pPr>
    </w:p>
    <w:p w14:paraId="77DD2A01">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147</w:t>
      </w:r>
      <w:r>
        <w:rPr>
          <w:rFonts w:hint="default" w:ascii="Times New Roman" w:hAnsi="Times New Roman" w:eastAsia="方正楷体_GBK" w:cs="Times New Roman"/>
          <w:b/>
          <w:sz w:val="36"/>
          <w:szCs w:val="36"/>
        </w:rPr>
        <w:t>号</w:t>
      </w:r>
    </w:p>
    <w:p w14:paraId="73169643">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09DF612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default"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芭蕉村7组（原芭蕉村9组）</w:t>
      </w:r>
      <w:r>
        <w:rPr>
          <w:rFonts w:hint="default" w:ascii="Times New Roman" w:hAnsi="Times New Roman" w:eastAsia="方正仿宋_GBK" w:cs="Times New Roman"/>
          <w:sz w:val="36"/>
          <w:szCs w:val="36"/>
          <w:highlight w:val="none"/>
        </w:rPr>
        <w:t>的部分集体土地征收为国家所有。现将有关事项公告如下。</w:t>
      </w:r>
    </w:p>
    <w:p w14:paraId="69D5120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31F0D2F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default" w:ascii="Times New Roman" w:hAnsi="Times New Roman" w:eastAsia="方正仿宋_GBK" w:cs="Times New Roman"/>
          <w:sz w:val="36"/>
          <w:szCs w:val="36"/>
          <w:highlight w:val="none"/>
          <w:lang w:eastAsia="zh-CN"/>
        </w:rPr>
        <w:t>四川省人民政府</w:t>
      </w:r>
    </w:p>
    <w:p w14:paraId="70024B1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03F43F3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2820AA9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22DA186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横庙乡芭蕉村7组（原芭蕉村9组）幅员面积355.34</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亩，其中耕地137.33</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亩，人口90人，人均耕地1.5259亩，拟征地9.9540亩，其中农用地9.9540亩（耕地4.7950亩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林地5.1590亩）。</w:t>
      </w:r>
    </w:p>
    <w:p w14:paraId="47D5C77A">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74F7CBE8">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53CC4D5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31C01E8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3DC46D12">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501200.35</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0D06FE00">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4F539DB5">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农用地：</w:t>
      </w:r>
      <w:r>
        <w:rPr>
          <w:rFonts w:hint="eastAsia" w:ascii="Times New Roman" w:hAnsi="Times New Roman" w:eastAsia="方正仿宋_GBK" w:cs="Times New Roman"/>
          <w:b w:val="0"/>
          <w:bCs w:val="0"/>
          <w:sz w:val="36"/>
          <w:szCs w:val="36"/>
          <w:highlight w:val="none"/>
          <w:lang w:val="en-US" w:eastAsia="zh-CN"/>
        </w:rPr>
        <w:t>9.9540亩×45000元/亩=447930.00元</w:t>
      </w:r>
    </w:p>
    <w:p w14:paraId="4E69062F">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04F610E3">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4.7950亩×1730元/亩=8295.35元</w:t>
      </w:r>
    </w:p>
    <w:p w14:paraId="7ACC5152">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2E4EB19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4776F5AF">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4.7950×4000元/亩=19180.0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4139D944">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5.1590亩×5000元/亩=25795.0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3D0D3ABB">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44975.0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2D540B1D">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0C089E6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76EC609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27F7C13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2440B8E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49809BF9">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494602F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67F2ED9B">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01D5B0A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11DED510">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1B06C02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693EA2D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74FA96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7355AE2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BE545C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758EF600">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7B556B3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42115CE"/>
    <w:rsid w:val="050F19D9"/>
    <w:rsid w:val="05EF5E13"/>
    <w:rsid w:val="06400C4E"/>
    <w:rsid w:val="0721282E"/>
    <w:rsid w:val="07CC316B"/>
    <w:rsid w:val="08D21375"/>
    <w:rsid w:val="09AA4D5C"/>
    <w:rsid w:val="09B13C01"/>
    <w:rsid w:val="09C424AB"/>
    <w:rsid w:val="0A441181"/>
    <w:rsid w:val="0A74439D"/>
    <w:rsid w:val="0B1A7CC0"/>
    <w:rsid w:val="0B9B58FC"/>
    <w:rsid w:val="0BCD4696"/>
    <w:rsid w:val="0D9832F6"/>
    <w:rsid w:val="0EB17FD6"/>
    <w:rsid w:val="0EE52A94"/>
    <w:rsid w:val="0F97516F"/>
    <w:rsid w:val="0FFA00C0"/>
    <w:rsid w:val="10245F64"/>
    <w:rsid w:val="104F3F68"/>
    <w:rsid w:val="11FB3474"/>
    <w:rsid w:val="122B60BE"/>
    <w:rsid w:val="149F6963"/>
    <w:rsid w:val="15411A14"/>
    <w:rsid w:val="15432E71"/>
    <w:rsid w:val="155B24B4"/>
    <w:rsid w:val="15BC335C"/>
    <w:rsid w:val="1644374E"/>
    <w:rsid w:val="1671100B"/>
    <w:rsid w:val="16714557"/>
    <w:rsid w:val="16A940D0"/>
    <w:rsid w:val="17426EB9"/>
    <w:rsid w:val="18EC3D70"/>
    <w:rsid w:val="18F002B2"/>
    <w:rsid w:val="190518C5"/>
    <w:rsid w:val="19185393"/>
    <w:rsid w:val="193E689A"/>
    <w:rsid w:val="19743958"/>
    <w:rsid w:val="19E82D37"/>
    <w:rsid w:val="19FA0ED7"/>
    <w:rsid w:val="1A357B76"/>
    <w:rsid w:val="1ABC044C"/>
    <w:rsid w:val="1BAC148E"/>
    <w:rsid w:val="1D54011B"/>
    <w:rsid w:val="1E7B720B"/>
    <w:rsid w:val="1EDD3086"/>
    <w:rsid w:val="1FB4300E"/>
    <w:rsid w:val="1FB43F5F"/>
    <w:rsid w:val="217001E2"/>
    <w:rsid w:val="21B03DE4"/>
    <w:rsid w:val="21D265F6"/>
    <w:rsid w:val="220F3557"/>
    <w:rsid w:val="22233EEB"/>
    <w:rsid w:val="22492DAC"/>
    <w:rsid w:val="23C94632"/>
    <w:rsid w:val="23FF085B"/>
    <w:rsid w:val="24155071"/>
    <w:rsid w:val="257D0670"/>
    <w:rsid w:val="263271D5"/>
    <w:rsid w:val="265129D2"/>
    <w:rsid w:val="26BE139A"/>
    <w:rsid w:val="278B77A6"/>
    <w:rsid w:val="2858699F"/>
    <w:rsid w:val="28934F19"/>
    <w:rsid w:val="2A181297"/>
    <w:rsid w:val="2B8D107D"/>
    <w:rsid w:val="2D940467"/>
    <w:rsid w:val="2EBE07DF"/>
    <w:rsid w:val="2F0D7070"/>
    <w:rsid w:val="2F484DA8"/>
    <w:rsid w:val="2F563C39"/>
    <w:rsid w:val="2FAA2B11"/>
    <w:rsid w:val="2FB43882"/>
    <w:rsid w:val="2FD75420"/>
    <w:rsid w:val="30C776F3"/>
    <w:rsid w:val="312B3B68"/>
    <w:rsid w:val="317E6003"/>
    <w:rsid w:val="32B2014A"/>
    <w:rsid w:val="32EE5088"/>
    <w:rsid w:val="3355548A"/>
    <w:rsid w:val="34627E5E"/>
    <w:rsid w:val="34B14942"/>
    <w:rsid w:val="34CE5EA8"/>
    <w:rsid w:val="34E56399"/>
    <w:rsid w:val="35835F6C"/>
    <w:rsid w:val="36131574"/>
    <w:rsid w:val="37686BB1"/>
    <w:rsid w:val="37E5E289"/>
    <w:rsid w:val="38340751"/>
    <w:rsid w:val="3AB97D70"/>
    <w:rsid w:val="3AE36B6E"/>
    <w:rsid w:val="3B8F3DBE"/>
    <w:rsid w:val="3BFD2D9D"/>
    <w:rsid w:val="3C2B1831"/>
    <w:rsid w:val="3C821522"/>
    <w:rsid w:val="3CAA75CA"/>
    <w:rsid w:val="3F1C6797"/>
    <w:rsid w:val="3FAA233D"/>
    <w:rsid w:val="405801F9"/>
    <w:rsid w:val="414C7ECC"/>
    <w:rsid w:val="41E33C0D"/>
    <w:rsid w:val="42D25743"/>
    <w:rsid w:val="43790B7C"/>
    <w:rsid w:val="438020AF"/>
    <w:rsid w:val="43AF28D9"/>
    <w:rsid w:val="467D1FAA"/>
    <w:rsid w:val="469E3EE3"/>
    <w:rsid w:val="46C16C66"/>
    <w:rsid w:val="46E33A26"/>
    <w:rsid w:val="4714321B"/>
    <w:rsid w:val="47866D43"/>
    <w:rsid w:val="47C12579"/>
    <w:rsid w:val="47F334C4"/>
    <w:rsid w:val="4821416A"/>
    <w:rsid w:val="48AB197C"/>
    <w:rsid w:val="48F84495"/>
    <w:rsid w:val="499A0C74"/>
    <w:rsid w:val="49D96075"/>
    <w:rsid w:val="4A09107A"/>
    <w:rsid w:val="4A9328FD"/>
    <w:rsid w:val="4AE973EF"/>
    <w:rsid w:val="4B1D4687"/>
    <w:rsid w:val="4B366772"/>
    <w:rsid w:val="4C9A0B2C"/>
    <w:rsid w:val="4DA143B8"/>
    <w:rsid w:val="4E656802"/>
    <w:rsid w:val="4E803A03"/>
    <w:rsid w:val="4EAA06B0"/>
    <w:rsid w:val="4EBB34EA"/>
    <w:rsid w:val="519F5DF6"/>
    <w:rsid w:val="528C4A2D"/>
    <w:rsid w:val="53B37937"/>
    <w:rsid w:val="53E93DE2"/>
    <w:rsid w:val="54490ABB"/>
    <w:rsid w:val="556F5D7B"/>
    <w:rsid w:val="587D7CA2"/>
    <w:rsid w:val="5882570B"/>
    <w:rsid w:val="5A3C19C4"/>
    <w:rsid w:val="5A425FE2"/>
    <w:rsid w:val="5A6461D4"/>
    <w:rsid w:val="5A671CDE"/>
    <w:rsid w:val="5B2F43FF"/>
    <w:rsid w:val="5BBE156E"/>
    <w:rsid w:val="5BFA0DFA"/>
    <w:rsid w:val="5D410686"/>
    <w:rsid w:val="5D6E6E32"/>
    <w:rsid w:val="5E8545C5"/>
    <w:rsid w:val="5F664989"/>
    <w:rsid w:val="602A280F"/>
    <w:rsid w:val="608A3026"/>
    <w:rsid w:val="60DE47B1"/>
    <w:rsid w:val="61156D52"/>
    <w:rsid w:val="63740CA9"/>
    <w:rsid w:val="63E65437"/>
    <w:rsid w:val="648179F9"/>
    <w:rsid w:val="64B15BDC"/>
    <w:rsid w:val="651A5A67"/>
    <w:rsid w:val="65CC7110"/>
    <w:rsid w:val="66E005EB"/>
    <w:rsid w:val="66FE3F14"/>
    <w:rsid w:val="675376A8"/>
    <w:rsid w:val="675608AD"/>
    <w:rsid w:val="68025902"/>
    <w:rsid w:val="68444BA9"/>
    <w:rsid w:val="685C6397"/>
    <w:rsid w:val="68865E25"/>
    <w:rsid w:val="68C83A2C"/>
    <w:rsid w:val="69300598"/>
    <w:rsid w:val="69843BD1"/>
    <w:rsid w:val="6A0942FC"/>
    <w:rsid w:val="6A7259FE"/>
    <w:rsid w:val="6A992C60"/>
    <w:rsid w:val="6B8823E8"/>
    <w:rsid w:val="6BAC4F3F"/>
    <w:rsid w:val="6D86476C"/>
    <w:rsid w:val="6D8F2D6B"/>
    <w:rsid w:val="6DE40131"/>
    <w:rsid w:val="6DF037D8"/>
    <w:rsid w:val="6E065D9F"/>
    <w:rsid w:val="6E904D83"/>
    <w:rsid w:val="6FF71ED2"/>
    <w:rsid w:val="70B45B74"/>
    <w:rsid w:val="7137377A"/>
    <w:rsid w:val="71684223"/>
    <w:rsid w:val="73422A41"/>
    <w:rsid w:val="735F344D"/>
    <w:rsid w:val="74637A10"/>
    <w:rsid w:val="761D423D"/>
    <w:rsid w:val="779A705A"/>
    <w:rsid w:val="781C1BE0"/>
    <w:rsid w:val="785901FD"/>
    <w:rsid w:val="78CC079B"/>
    <w:rsid w:val="7A747570"/>
    <w:rsid w:val="7B4B52D1"/>
    <w:rsid w:val="7BA85F23"/>
    <w:rsid w:val="7C8E6862"/>
    <w:rsid w:val="7CF77FE5"/>
    <w:rsid w:val="7D0A7D18"/>
    <w:rsid w:val="7D1961AD"/>
    <w:rsid w:val="7D4F6189"/>
    <w:rsid w:val="7E1432F9"/>
    <w:rsid w:val="7E8B12AF"/>
    <w:rsid w:val="7FCD383C"/>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1072</Words>
  <Characters>1267</Characters>
  <Lines>0</Lines>
  <Paragraphs>0</Paragraphs>
  <TotalTime>4</TotalTime>
  <ScaleCrop>false</ScaleCrop>
  <LinksUpToDate>false</LinksUpToDate>
  <CharactersWithSpaces>1437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2024-06-26T10:58:00Z</cp:lastPrinted>
  <dcterms:modified xsi:type="dcterms:W3CDTF">2024-07-22T07:59:34Z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